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4BCC40C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8A488D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862828">
        <w:rPr>
          <w:szCs w:val="24"/>
        </w:rPr>
        <w:t>2435</w:t>
      </w:r>
    </w:p>
    <w:p w14:paraId="6ADF14B6" w14:textId="77777777" w:rsidR="002B7531" w:rsidRDefault="008A488D" w:rsidP="002B7531">
      <w:pPr>
        <w:pStyle w:val="3GPPHeader"/>
        <w:rPr>
          <w:sz w:val="22"/>
          <w:szCs w:val="22"/>
          <w:lang w:val="en-US"/>
        </w:rPr>
      </w:pPr>
      <w:r>
        <w:rPr>
          <w:lang w:eastAsia="en-US"/>
        </w:rPr>
        <w:t>Sanya</w:t>
      </w:r>
      <w:r w:rsidRPr="00DA01B6">
        <w:rPr>
          <w:lang w:eastAsia="en-US"/>
        </w:rPr>
        <w:t xml:space="preserve">, </w:t>
      </w:r>
      <w:r>
        <w:rPr>
          <w:lang w:eastAsia="en-US"/>
        </w:rPr>
        <w:t>P. R. China</w:t>
      </w:r>
      <w:r w:rsidRPr="00DA01B6">
        <w:rPr>
          <w:lang w:eastAsia="en-US"/>
        </w:rPr>
        <w:t>,</w:t>
      </w:r>
      <w:r w:rsidRPr="007A068F">
        <w:rPr>
          <w:lang w:eastAsia="en-US"/>
        </w:rPr>
        <w:t xml:space="preserve"> </w:t>
      </w:r>
      <w:r w:rsidR="002B7531">
        <w:rPr>
          <w:noProof/>
        </w:rPr>
        <w:t>16</w:t>
      </w:r>
      <w:r w:rsidR="002B7531">
        <w:rPr>
          <w:noProof/>
          <w:vertAlign w:val="superscript"/>
        </w:rPr>
        <w:t>th</w:t>
      </w:r>
      <w:r w:rsidR="002B7531">
        <w:rPr>
          <w:noProof/>
        </w:rPr>
        <w:t>- 20</w:t>
      </w:r>
      <w:r w:rsidR="002B7531">
        <w:rPr>
          <w:noProof/>
          <w:vertAlign w:val="superscript"/>
        </w:rPr>
        <w:t>th</w:t>
      </w:r>
      <w:r w:rsidR="002B7531">
        <w:rPr>
          <w:noProof/>
        </w:rPr>
        <w:t xml:space="preserve"> April  2018</w:t>
      </w:r>
    </w:p>
    <w:p w14:paraId="65101127" w14:textId="64995F04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63CE32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3073DB">
        <w:rPr>
          <w:sz w:val="22"/>
          <w:szCs w:val="22"/>
          <w:lang w:val="en-US"/>
        </w:rPr>
        <w:t>5</w:t>
      </w:r>
    </w:p>
    <w:p w14:paraId="5DAA27F0" w14:textId="6796B602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3B81BA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B6455">
        <w:rPr>
          <w:sz w:val="22"/>
          <w:szCs w:val="22"/>
        </w:rPr>
        <w:t>Presentation of Rapporteur TP for 38.463</w:t>
      </w:r>
    </w:p>
    <w:p w14:paraId="7E783B99" w14:textId="32259BF5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644B4E">
        <w:rPr>
          <w:sz w:val="22"/>
          <w:szCs w:val="22"/>
        </w:rPr>
        <w:t xml:space="preserve">Discussion 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6F48556" w14:textId="75728560" w:rsidR="00436268" w:rsidRDefault="009B6455" w:rsidP="00345333">
      <w:r>
        <w:t xml:space="preserve">This contribution presents the </w:t>
      </w:r>
      <w:r w:rsidR="00DB4E8B">
        <w:t xml:space="preserve">attached </w:t>
      </w:r>
      <w:bookmarkStart w:id="0" w:name="_GoBack"/>
      <w:bookmarkEnd w:id="0"/>
      <w:r>
        <w:t>Rapporteur TP for TS 38.463.</w:t>
      </w:r>
    </w:p>
    <w:p w14:paraId="182CF140" w14:textId="77777777" w:rsidR="00BA1BA8" w:rsidRDefault="00BA1BA8" w:rsidP="00BA1BA8">
      <w:pPr>
        <w:pStyle w:val="Heading1"/>
      </w:pPr>
      <w:r>
        <w:t>Discussion</w:t>
      </w:r>
    </w:p>
    <w:p w14:paraId="0F2FF1BB" w14:textId="77777777" w:rsidR="00BA1BA8" w:rsidRDefault="00BA1BA8" w:rsidP="00BA1BA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In the following, the proposed TP to TS 38.463 are presented and discussed. </w:t>
      </w:r>
    </w:p>
    <w:p w14:paraId="3D593F5E" w14:textId="77777777" w:rsidR="00BA1BA8" w:rsidRDefault="00BA1BA8" w:rsidP="00BA1BA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E1 interface management procedures were discussed during the study item and briefly at the previous meeting. Besides, the following E1 interface management procedures are already included in the stage-2 specs: E1 Setup, E1 Reset, Error Indication. Therefore, the Rapporteur suggests the following addition to section 8.1 and 8.2:</w:t>
      </w:r>
    </w:p>
    <w:p w14:paraId="23E0C7FA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8.1: Added to the tabular the E1 Setup, E1 Reset, Error Indication;</w:t>
      </w:r>
    </w:p>
    <w:p w14:paraId="01647899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8.2.1: Added a placeholder for E1 Setup procedure;</w:t>
      </w:r>
    </w:p>
    <w:p w14:paraId="06733098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8.2.2: Added a placeholder for E1 Reset procedure;</w:t>
      </w:r>
    </w:p>
    <w:p w14:paraId="0C1BF4BD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8.2.3: Added a placeholder for Error Indication procedure.</w:t>
      </w:r>
    </w:p>
    <w:p w14:paraId="2788BA81" w14:textId="77777777" w:rsidR="00BA1BA8" w:rsidRDefault="00BA1BA8" w:rsidP="00BA1BA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following changes are suggested by the Rapporteur for section 8.3:</w:t>
      </w:r>
    </w:p>
    <w:p w14:paraId="4367B824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 w:rsidRPr="008D048C">
        <w:rPr>
          <w:b w:val="0"/>
          <w:noProof w:val="0"/>
          <w:lang w:val="en-GB"/>
        </w:rPr>
        <w:t>Section 8.3.1: Corrected typo in caption of figure 8.3.1.2-1.</w:t>
      </w:r>
    </w:p>
    <w:p w14:paraId="7D1021DA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8.3.2: Added basic description of the Bearer Context Modification procedure.</w:t>
      </w:r>
    </w:p>
    <w:p w14:paraId="6EEFB429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8.3.3: Added basic description of the Bearer Context Modification Required procedure.</w:t>
      </w:r>
    </w:p>
    <w:p w14:paraId="7CDF6E6B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8.3.4: Added basic description of the Bearer Context Release procedure.</w:t>
      </w:r>
    </w:p>
    <w:p w14:paraId="229C03DF" w14:textId="77777777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8.3.5: Added basic description of the Bearer Context Release Request procedure.</w:t>
      </w:r>
    </w:p>
    <w:p w14:paraId="564D455F" w14:textId="77777777" w:rsidR="00BA1BA8" w:rsidRDefault="00BA1BA8" w:rsidP="00BA1BA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following changes are suggested by the Rapporteur for section 9.2.1:</w:t>
      </w:r>
    </w:p>
    <w:p w14:paraId="6D6B32AA" w14:textId="2533A1E2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 w:rsidRPr="008D048C">
        <w:rPr>
          <w:b w:val="0"/>
          <w:noProof w:val="0"/>
          <w:lang w:val="en-GB"/>
        </w:rPr>
        <w:t xml:space="preserve">Section </w:t>
      </w:r>
      <w:r>
        <w:rPr>
          <w:b w:val="0"/>
          <w:noProof w:val="0"/>
          <w:lang w:val="en-GB"/>
        </w:rPr>
        <w:t>9.2.1</w:t>
      </w:r>
      <w:r w:rsidRPr="008D048C">
        <w:rPr>
          <w:b w:val="0"/>
          <w:noProof w:val="0"/>
          <w:lang w:val="en-GB"/>
        </w:rPr>
        <w:t xml:space="preserve">: </w:t>
      </w:r>
      <w:r>
        <w:rPr>
          <w:b w:val="0"/>
          <w:noProof w:val="0"/>
          <w:lang w:val="en-GB"/>
        </w:rPr>
        <w:t xml:space="preserve">Added placeholders for the E1 Setup Request, E1 Setup Response, E1 Setup Failure, Reset, Reset Ack, and Error Indication messages. </w:t>
      </w:r>
    </w:p>
    <w:p w14:paraId="448385D7" w14:textId="77777777" w:rsidR="00BA1BA8" w:rsidRDefault="00BA1BA8" w:rsidP="00BA1BA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following changes are suggested by the Rapporteur for section 9.2.2:</w:t>
      </w:r>
    </w:p>
    <w:p w14:paraId="60B4C952" w14:textId="3E79AD95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Corrected section numbering.</w:t>
      </w:r>
    </w:p>
    <w:p w14:paraId="04B25A1B" w14:textId="2AB4217D" w:rsidR="00BA1BA8" w:rsidRDefault="00BA1BA8" w:rsidP="00BA1BA8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Section 9.2.2.3: corrected criticality for cause value (should be M) and a typo.</w:t>
      </w:r>
    </w:p>
    <w:p w14:paraId="19DE67EE" w14:textId="77777777" w:rsidR="00EA126A" w:rsidRDefault="00EA126A" w:rsidP="00EA126A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 w:rsidRPr="008D048C">
        <w:rPr>
          <w:b w:val="0"/>
          <w:noProof w:val="0"/>
          <w:lang w:val="en-GB"/>
        </w:rPr>
        <w:t xml:space="preserve">Section </w:t>
      </w:r>
      <w:r>
        <w:rPr>
          <w:b w:val="0"/>
          <w:noProof w:val="0"/>
          <w:lang w:val="en-GB"/>
        </w:rPr>
        <w:t xml:space="preserve">9.2.2.X: Added tabular and basic description of the messages for the Bearer Context Modification, Bearer Context Modification Required, Bearer Context Release and Bearer Context Release Request.   </w:t>
      </w:r>
    </w:p>
    <w:p w14:paraId="1D12A116" w14:textId="52B0A7C8" w:rsidR="00BA1BA8" w:rsidRDefault="00BA1BA8" w:rsidP="00345333"/>
    <w:p w14:paraId="4BB889B7" w14:textId="1877511D" w:rsidR="00CE374C" w:rsidRDefault="00CE374C" w:rsidP="00CE374C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lastRenderedPageBreak/>
        <w:t>The following changes are suggested by the Rapporteur for section 9.3.1:</w:t>
      </w:r>
    </w:p>
    <w:p w14:paraId="01880554" w14:textId="0EC9607B" w:rsidR="00CE374C" w:rsidRDefault="00CE374C" w:rsidP="00CE374C">
      <w:pPr>
        <w:pStyle w:val="TOC1"/>
        <w:numPr>
          <w:ilvl w:val="0"/>
          <w:numId w:val="26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Added the definition of Message Type IE (and update the references). </w:t>
      </w:r>
    </w:p>
    <w:p w14:paraId="1F3BDAD1" w14:textId="77777777" w:rsidR="009B6455" w:rsidRDefault="009B6455" w:rsidP="009B6455">
      <w:pPr>
        <w:pStyle w:val="TOC1"/>
        <w:spacing w:after="120"/>
        <w:ind w:left="0" w:firstLine="0"/>
        <w:jc w:val="both"/>
        <w:rPr>
          <w:lang w:eastAsia="ja-JP"/>
        </w:rPr>
      </w:pPr>
    </w:p>
    <w:p w14:paraId="2354CE67" w14:textId="77777777" w:rsidR="004E3357" w:rsidRPr="00D80361" w:rsidRDefault="004E3357" w:rsidP="00D80361">
      <w:pPr>
        <w:rPr>
          <w:lang w:eastAsia="ja-JP"/>
        </w:rPr>
      </w:pPr>
    </w:p>
    <w:sectPr w:rsidR="004E3357" w:rsidRPr="00D80361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24311" w14:textId="77777777" w:rsidR="002F04E5" w:rsidRDefault="002F04E5">
      <w:r>
        <w:separator/>
      </w:r>
    </w:p>
  </w:endnote>
  <w:endnote w:type="continuationSeparator" w:id="0">
    <w:p w14:paraId="407520B6" w14:textId="77777777" w:rsidR="002F04E5" w:rsidRDefault="002F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65C952" w:rsidR="00206A93" w:rsidRDefault="00206A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4E8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4E8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BE49C" w14:textId="77777777" w:rsidR="002F04E5" w:rsidRDefault="002F04E5">
      <w:r>
        <w:separator/>
      </w:r>
    </w:p>
  </w:footnote>
  <w:footnote w:type="continuationSeparator" w:id="0">
    <w:p w14:paraId="11D45AA7" w14:textId="77777777" w:rsidR="002F04E5" w:rsidRDefault="002F0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06A93" w:rsidRDefault="00206A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41098C"/>
    <w:multiLevelType w:val="hybridMultilevel"/>
    <w:tmpl w:val="7F541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2"/>
  </w:num>
  <w:num w:numId="7">
    <w:abstractNumId w:val="19"/>
  </w:num>
  <w:num w:numId="8">
    <w:abstractNumId w:val="6"/>
  </w:num>
  <w:num w:numId="9">
    <w:abstractNumId w:val="16"/>
  </w:num>
  <w:num w:numId="10">
    <w:abstractNumId w:val="21"/>
  </w:num>
  <w:num w:numId="11">
    <w:abstractNumId w:val="1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15"/>
  </w:num>
  <w:num w:numId="16">
    <w:abstractNumId w:val="20"/>
  </w:num>
  <w:num w:numId="17">
    <w:abstractNumId w:val="23"/>
  </w:num>
  <w:num w:numId="18">
    <w:abstractNumId w:val="14"/>
  </w:num>
  <w:num w:numId="19">
    <w:abstractNumId w:val="25"/>
  </w:num>
  <w:num w:numId="20">
    <w:abstractNumId w:val="11"/>
  </w:num>
  <w:num w:numId="21">
    <w:abstractNumId w:val="22"/>
  </w:num>
  <w:num w:numId="22">
    <w:abstractNumId w:val="24"/>
  </w:num>
  <w:num w:numId="23">
    <w:abstractNumId w:val="3"/>
  </w:num>
  <w:num w:numId="24">
    <w:abstractNumId w:val="4"/>
  </w:num>
  <w:num w:numId="25">
    <w:abstractNumId w:val="18"/>
  </w:num>
  <w:num w:numId="2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507"/>
    <w:rsid w:val="00011B28"/>
    <w:rsid w:val="000135E0"/>
    <w:rsid w:val="0001446F"/>
    <w:rsid w:val="00015D15"/>
    <w:rsid w:val="000179D1"/>
    <w:rsid w:val="000212A2"/>
    <w:rsid w:val="000219FA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799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0F2"/>
    <w:rsid w:val="001A12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2D4C"/>
    <w:rsid w:val="001E5219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7E8D"/>
    <w:rsid w:val="002500C8"/>
    <w:rsid w:val="00250CB0"/>
    <w:rsid w:val="00251EA0"/>
    <w:rsid w:val="00253F49"/>
    <w:rsid w:val="002557A2"/>
    <w:rsid w:val="00257321"/>
    <w:rsid w:val="0025737C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B7531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4E5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3DB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965"/>
    <w:rsid w:val="00321C8F"/>
    <w:rsid w:val="00322C9F"/>
    <w:rsid w:val="00323F80"/>
    <w:rsid w:val="00324456"/>
    <w:rsid w:val="00324D23"/>
    <w:rsid w:val="003250A8"/>
    <w:rsid w:val="00330D48"/>
    <w:rsid w:val="00331751"/>
    <w:rsid w:val="00331D5D"/>
    <w:rsid w:val="0033324A"/>
    <w:rsid w:val="00333FDF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7A"/>
    <w:rsid w:val="004649C8"/>
    <w:rsid w:val="00465F3A"/>
    <w:rsid w:val="004669E2"/>
    <w:rsid w:val="00467E2F"/>
    <w:rsid w:val="00470039"/>
    <w:rsid w:val="004704DF"/>
    <w:rsid w:val="00470C31"/>
    <w:rsid w:val="004729D6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64F1"/>
    <w:rsid w:val="004A16BC"/>
    <w:rsid w:val="004A1C96"/>
    <w:rsid w:val="004A2A89"/>
    <w:rsid w:val="004A2B94"/>
    <w:rsid w:val="004A39D1"/>
    <w:rsid w:val="004B1EB4"/>
    <w:rsid w:val="004B29D1"/>
    <w:rsid w:val="004B556D"/>
    <w:rsid w:val="004B7C0C"/>
    <w:rsid w:val="004C3898"/>
    <w:rsid w:val="004C465F"/>
    <w:rsid w:val="004C6DFE"/>
    <w:rsid w:val="004D36B1"/>
    <w:rsid w:val="004D3AB2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3FCF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435"/>
    <w:rsid w:val="0053355F"/>
    <w:rsid w:val="005338D0"/>
    <w:rsid w:val="00534B59"/>
    <w:rsid w:val="00534F50"/>
    <w:rsid w:val="00535BD6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1F1B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0AF"/>
    <w:rsid w:val="0059779B"/>
    <w:rsid w:val="005A12D3"/>
    <w:rsid w:val="005A209A"/>
    <w:rsid w:val="005A2347"/>
    <w:rsid w:val="005A2A1F"/>
    <w:rsid w:val="005A4BAC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0234"/>
    <w:rsid w:val="005E385F"/>
    <w:rsid w:val="005E5B81"/>
    <w:rsid w:val="005E5C3C"/>
    <w:rsid w:val="005E74BE"/>
    <w:rsid w:val="005E79D7"/>
    <w:rsid w:val="005E7D58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B4E"/>
    <w:rsid w:val="00645E14"/>
    <w:rsid w:val="0064624E"/>
    <w:rsid w:val="006469C8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5BA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5C9F"/>
    <w:rsid w:val="00856498"/>
    <w:rsid w:val="00856911"/>
    <w:rsid w:val="00856C5F"/>
    <w:rsid w:val="00862828"/>
    <w:rsid w:val="00863B41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88D"/>
    <w:rsid w:val="008A4CE1"/>
    <w:rsid w:val="008A51A8"/>
    <w:rsid w:val="008A54C7"/>
    <w:rsid w:val="008A77D8"/>
    <w:rsid w:val="008B0483"/>
    <w:rsid w:val="008B0C02"/>
    <w:rsid w:val="008B120C"/>
    <w:rsid w:val="008B2BCE"/>
    <w:rsid w:val="008B4B29"/>
    <w:rsid w:val="008B51A0"/>
    <w:rsid w:val="008B592A"/>
    <w:rsid w:val="008B649D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48C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9C8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272"/>
    <w:rsid w:val="0099366C"/>
    <w:rsid w:val="00993A69"/>
    <w:rsid w:val="00994DCA"/>
    <w:rsid w:val="009960EC"/>
    <w:rsid w:val="009970DD"/>
    <w:rsid w:val="009972F5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6455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491"/>
    <w:rsid w:val="009F5DC6"/>
    <w:rsid w:val="009F67E8"/>
    <w:rsid w:val="00A0064F"/>
    <w:rsid w:val="00A00B32"/>
    <w:rsid w:val="00A01DC0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06A5"/>
    <w:rsid w:val="00A33550"/>
    <w:rsid w:val="00A3448A"/>
    <w:rsid w:val="00A34EB7"/>
    <w:rsid w:val="00A36185"/>
    <w:rsid w:val="00A36297"/>
    <w:rsid w:val="00A40104"/>
    <w:rsid w:val="00A40236"/>
    <w:rsid w:val="00A4107B"/>
    <w:rsid w:val="00A41E2B"/>
    <w:rsid w:val="00A437FA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AAF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CE0"/>
    <w:rsid w:val="00AD0182"/>
    <w:rsid w:val="00AD0AA3"/>
    <w:rsid w:val="00AD13F1"/>
    <w:rsid w:val="00AD1952"/>
    <w:rsid w:val="00AD3F94"/>
    <w:rsid w:val="00AD4A5A"/>
    <w:rsid w:val="00AD6192"/>
    <w:rsid w:val="00AD67FE"/>
    <w:rsid w:val="00AE2542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E84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47E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66510"/>
    <w:rsid w:val="00B71854"/>
    <w:rsid w:val="00B71B58"/>
    <w:rsid w:val="00B739F6"/>
    <w:rsid w:val="00B77B66"/>
    <w:rsid w:val="00B8117B"/>
    <w:rsid w:val="00B81A6C"/>
    <w:rsid w:val="00B81D70"/>
    <w:rsid w:val="00B843AE"/>
    <w:rsid w:val="00B85DE5"/>
    <w:rsid w:val="00B85FAE"/>
    <w:rsid w:val="00B9093E"/>
    <w:rsid w:val="00B90E65"/>
    <w:rsid w:val="00B90F73"/>
    <w:rsid w:val="00B92917"/>
    <w:rsid w:val="00B93B59"/>
    <w:rsid w:val="00B9406A"/>
    <w:rsid w:val="00B94A2F"/>
    <w:rsid w:val="00B94C67"/>
    <w:rsid w:val="00B95078"/>
    <w:rsid w:val="00B96258"/>
    <w:rsid w:val="00BA1BA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00B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481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9B5"/>
    <w:rsid w:val="00C27C45"/>
    <w:rsid w:val="00C320FB"/>
    <w:rsid w:val="00C32657"/>
    <w:rsid w:val="00C33F4B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514B"/>
    <w:rsid w:val="00C70697"/>
    <w:rsid w:val="00C70FDF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4F2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481F"/>
    <w:rsid w:val="00CD7DDB"/>
    <w:rsid w:val="00CE0424"/>
    <w:rsid w:val="00CE374C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C92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87D7D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4E8B"/>
    <w:rsid w:val="00DB5719"/>
    <w:rsid w:val="00DB6768"/>
    <w:rsid w:val="00DB72C9"/>
    <w:rsid w:val="00DC02AA"/>
    <w:rsid w:val="00DC0CBA"/>
    <w:rsid w:val="00DC1887"/>
    <w:rsid w:val="00DC25CF"/>
    <w:rsid w:val="00DC2D36"/>
    <w:rsid w:val="00DC4F17"/>
    <w:rsid w:val="00DC53EF"/>
    <w:rsid w:val="00DD0367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42A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0EC7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26A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2963"/>
    <w:rsid w:val="00ED3F0F"/>
    <w:rsid w:val="00ED6433"/>
    <w:rsid w:val="00EE1309"/>
    <w:rsid w:val="00EE1A3D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3082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663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4C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9E36CE9-BFFA-47F0-9745-113C1666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899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93</cp:revision>
  <cp:lastPrinted>2008-01-31T06:09:00Z</cp:lastPrinted>
  <dcterms:created xsi:type="dcterms:W3CDTF">2018-01-12T18:07:00Z</dcterms:created>
  <dcterms:modified xsi:type="dcterms:W3CDTF">2018-04-19T02:13:00Z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